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4E7" w:rsidRDefault="008924E7" w:rsidP="00CE511D">
      <w:pPr>
        <w:spacing w:after="0"/>
        <w:ind w:firstLine="709"/>
        <w:jc w:val="both"/>
      </w:pPr>
      <w:r>
        <w:rPr>
          <w:noProof/>
          <w:lang w:eastAsia="ru-RU"/>
        </w:rPr>
        <w:pict>
          <v:shape id="Рисунок 15" o:spid="_x0000_s1026" type="#_x0000_t75" style="position:absolute;left:0;text-align:left;margin-left:208.3pt;margin-top:3.95pt;width:137.75pt;height:90.35pt;z-index:251658240;visibility:visible">
            <v:imagedata r:id="rId7" o:title=""/>
            <w10:wrap type="square"/>
          </v:shape>
        </w:pict>
      </w:r>
      <w:r w:rsidRPr="007F3EC9">
        <w:rPr>
          <w:b/>
          <w:i/>
        </w:rPr>
        <w:t xml:space="preserve">Коронавирусы (КоВ) </w:t>
      </w:r>
      <w:r>
        <w:rPr>
          <w:b/>
          <w:i/>
        </w:rPr>
        <w:t>-</w:t>
      </w:r>
      <w:r w:rsidRPr="007F3EC9">
        <w:rPr>
          <w:b/>
          <w:i/>
        </w:rPr>
        <w:t xml:space="preserve"> большое семейство вирусов, способных вызывать болезни, от обычной простуды до более серьезных состояний.</w:t>
      </w:r>
    </w:p>
    <w:p w:rsidR="008924E7" w:rsidRPr="007F3EC9" w:rsidRDefault="008924E7" w:rsidP="00CE511D">
      <w:pPr>
        <w:spacing w:after="0"/>
        <w:ind w:firstLine="709"/>
        <w:jc w:val="both"/>
      </w:pPr>
    </w:p>
    <w:p w:rsidR="008924E7" w:rsidRDefault="008924E7" w:rsidP="00CE511D">
      <w:pPr>
        <w:spacing w:after="0"/>
        <w:ind w:firstLine="709"/>
        <w:jc w:val="both"/>
        <w:rPr>
          <w:noProof/>
        </w:rPr>
      </w:pPr>
      <w:r w:rsidRPr="007F3EC9">
        <w:rPr>
          <w:noProof/>
        </w:rPr>
        <w:t>Симптомы зависят от вируса</w:t>
      </w:r>
      <w:r w:rsidRPr="00406A55">
        <w:rPr>
          <w:noProof/>
        </w:rPr>
        <w:t>, но распространенные признаки включают в себя респираторные симптомы, высокую температуру, кашель, одышку и затрудненное дыхание. В более тяжелых случаях инфекция может вызвать пневмонию, тяжелый острый респираторный синдром, почечную недостаточность и даже смерть.</w:t>
      </w:r>
    </w:p>
    <w:p w:rsidR="008924E7" w:rsidRDefault="008924E7" w:rsidP="007F3EC9">
      <w:pPr>
        <w:spacing w:after="0"/>
        <w:ind w:firstLine="709"/>
        <w:jc w:val="both"/>
      </w:pPr>
    </w:p>
    <w:p w:rsidR="008924E7" w:rsidRPr="007F3EC9" w:rsidRDefault="008924E7" w:rsidP="007F3EC9">
      <w:pPr>
        <w:spacing w:after="0"/>
        <w:ind w:firstLine="709"/>
        <w:jc w:val="both"/>
        <w:rPr>
          <w:b/>
          <w:i/>
        </w:rPr>
      </w:pPr>
      <w:r w:rsidRPr="007F3EC9">
        <w:rPr>
          <w:b/>
          <w:i/>
        </w:rPr>
        <w:t>В целях профилактики случаев заболеваний, вызванных новым коронавирусом, туристам, выезжающим в КНР, необходимо: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- при планировании зарубежных поездок уточнять эпидемиологическую ситуацию;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- не посещать рынки, где продаются животные, морепродукты;</w:t>
      </w:r>
    </w:p>
    <w:p w:rsidR="008924E7" w:rsidRPr="007F3EC9" w:rsidRDefault="008924E7" w:rsidP="007F3EC9">
      <w:pPr>
        <w:spacing w:after="0"/>
        <w:ind w:firstLine="709"/>
        <w:jc w:val="both"/>
      </w:pPr>
      <w:r>
        <w:rPr>
          <w:noProof/>
          <w:lang w:eastAsia="ru-RU"/>
        </w:rPr>
        <w:pict>
          <v:shape id="Рисунок 16" o:spid="_x0000_s1027" type="#_x0000_t75" style="position:absolute;left:0;text-align:left;margin-left:2.55pt;margin-top:15.2pt;width:177.75pt;height:127.4pt;z-index:251659264;visibility:visible">
            <v:imagedata r:id="rId8" o:title=""/>
            <w10:wrap type="square"/>
          </v:shape>
        </w:pict>
      </w:r>
      <w:r w:rsidRPr="007F3EC9">
        <w:t>- употреблять только термически обработанную пищу, бутилированную воду;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- не посещать зоопарки, культурно-массовые мероприятия с привлечением животных;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- использовать средства защиты органов дыхания (маски);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- мыть руки после посещения мест массового скопления людей, перед и после приема пищи;</w:t>
      </w:r>
    </w:p>
    <w:p w:rsidR="008924E7" w:rsidRDefault="008924E7" w:rsidP="0066211C">
      <w:pPr>
        <w:spacing w:after="0"/>
        <w:ind w:firstLine="709"/>
        <w:jc w:val="both"/>
      </w:pPr>
      <w:r w:rsidRPr="007F3EC9">
        <w:t>- при первых признаках заболевания, обращаться за медицинской помощью в лечебные организ</w:t>
      </w:r>
      <w:r>
        <w:t>ации, не допускать самолечения;</w:t>
      </w:r>
    </w:p>
    <w:p w:rsidR="008924E7" w:rsidRDefault="008924E7" w:rsidP="007F3EC9">
      <w:pPr>
        <w:spacing w:after="0"/>
        <w:ind w:firstLine="709"/>
        <w:jc w:val="both"/>
      </w:pPr>
    </w:p>
    <w:p w:rsidR="008924E7" w:rsidRDefault="008924E7" w:rsidP="007F3EC9">
      <w:pPr>
        <w:spacing w:after="0"/>
        <w:ind w:firstLine="709"/>
        <w:jc w:val="both"/>
        <w:rPr>
          <w:b/>
          <w:i/>
        </w:rPr>
      </w:pPr>
      <w:r w:rsidRPr="007F3EC9">
        <w:rPr>
          <w:b/>
          <w:i/>
        </w:rPr>
        <w:t>Стандартные рекомендации В</w:t>
      </w:r>
      <w:r>
        <w:rPr>
          <w:b/>
          <w:i/>
        </w:rPr>
        <w:t>семирной организации здравоохранения</w:t>
      </w:r>
      <w:r w:rsidRPr="007F3EC9">
        <w:rPr>
          <w:b/>
          <w:i/>
        </w:rPr>
        <w:t xml:space="preserve"> для населения для снижения риска коронавирусной инфекции: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rPr>
          <w:b/>
          <w:i/>
        </w:rPr>
        <w:t>•</w:t>
      </w:r>
      <w:r w:rsidRPr="007F3EC9">
        <w:rPr>
          <w:b/>
          <w:i/>
        </w:rPr>
        <w:tab/>
      </w:r>
      <w:r w:rsidRPr="007F3EC9">
        <w:t>Часто обрабатывайте/мойте руки, используя антисептические средства на спиртовой основе или мыло и воду;</w:t>
      </w:r>
    </w:p>
    <w:p w:rsidR="008924E7" w:rsidRPr="007F3EC9" w:rsidRDefault="008924E7" w:rsidP="007F3EC9">
      <w:pPr>
        <w:spacing w:after="0"/>
        <w:ind w:firstLine="709"/>
        <w:jc w:val="both"/>
      </w:pPr>
      <w:r>
        <w:rPr>
          <w:noProof/>
          <w:lang w:eastAsia="ru-RU"/>
        </w:rPr>
        <w:pict>
          <v:shape id="Рисунок 17" o:spid="_x0000_s1028" type="#_x0000_t75" style="position:absolute;left:0;text-align:left;margin-left:157.7pt;margin-top:11.85pt;width:188.35pt;height:111.95pt;z-index:251660288;visibility:visible">
            <v:imagedata r:id="rId9" o:title=""/>
            <w10:wrap type="square"/>
          </v:shape>
        </w:pict>
      </w:r>
      <w:r w:rsidRPr="007F3EC9">
        <w:t>•</w:t>
      </w:r>
      <w:r w:rsidRPr="007F3EC9">
        <w:tab/>
        <w:t>При кашле и чихании прикрывайте рот и нос рукой или салфеткой - сразу же выбрасывайте использованную салфетку и вымойте руки;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•</w:t>
      </w:r>
      <w:r w:rsidRPr="007F3EC9">
        <w:tab/>
        <w:t>Избегайте близкого контакта с людьми, у которых имеются признаки жара и кашель;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•</w:t>
      </w:r>
      <w:r w:rsidRPr="007F3EC9">
        <w:tab/>
        <w:t>Если у вас температура/жар, кашель, затрудненное дыхание, обратитесь за медицинской помощью и сообщите об истории своих перемещений лечебному заведению;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•</w:t>
      </w:r>
      <w:r w:rsidRPr="007F3EC9">
        <w:tab/>
        <w:t>При посещении рынков в районах, где на данный момент регистрируются случаи нового коронавируса, избегайте прямого незащищенного контакта с живыми животными и с поверхностями, которые вступали в контакт с животными;</w:t>
      </w:r>
    </w:p>
    <w:p w:rsidR="008924E7" w:rsidRPr="007F3EC9" w:rsidRDefault="008924E7" w:rsidP="007F3EC9">
      <w:pPr>
        <w:spacing w:after="0"/>
        <w:ind w:firstLine="709"/>
        <w:jc w:val="both"/>
      </w:pPr>
      <w:r w:rsidRPr="007F3EC9">
        <w:t>•</w:t>
      </w:r>
      <w:r w:rsidRPr="007F3EC9">
        <w:tab/>
        <w:t>Потребления сырой или недостаточно хорошо приготовленной продукции животного происхождения следует избегать. Нужно с осторожностью обращаться с сырым мясом, молоком или органами животных, чтобы избежать перекрестной контаминации с неприготовленными продуктами в соответствии с надлежащей практикой обеспечения безопасности пищевых продуктов.</w:t>
      </w:r>
    </w:p>
    <w:p w:rsidR="008924E7" w:rsidRPr="002A17EA" w:rsidRDefault="008924E7" w:rsidP="00CE511D">
      <w:pPr>
        <w:spacing w:after="0"/>
        <w:ind w:firstLine="709"/>
        <w:jc w:val="both"/>
        <w:rPr>
          <w:sz w:val="26"/>
          <w:szCs w:val="26"/>
        </w:rPr>
      </w:pPr>
    </w:p>
    <w:p w:rsidR="008924E7" w:rsidRPr="0066211C" w:rsidRDefault="008924E7" w:rsidP="0066211C">
      <w:pPr>
        <w:spacing w:after="0"/>
        <w:ind w:firstLine="709"/>
        <w:jc w:val="both"/>
        <w:rPr>
          <w:b/>
          <w:i/>
          <w:sz w:val="26"/>
          <w:szCs w:val="26"/>
        </w:rPr>
      </w:pPr>
      <w:r w:rsidRPr="0066211C">
        <w:rPr>
          <w:b/>
          <w:i/>
        </w:rPr>
        <w:t>При</w:t>
      </w:r>
      <w:r>
        <w:rPr>
          <w:b/>
          <w:i/>
        </w:rPr>
        <w:t xml:space="preserve"> </w:t>
      </w:r>
      <w:r w:rsidRPr="0066211C">
        <w:rPr>
          <w:b/>
          <w:i/>
        </w:rPr>
        <w:t>первых признаках заболевания обратитесь за медицинской помощью.</w:t>
      </w:r>
      <w:r>
        <w:rPr>
          <w:b/>
          <w:i/>
        </w:rPr>
        <w:t xml:space="preserve"> </w:t>
      </w:r>
      <w:r w:rsidRPr="0066211C">
        <w:rPr>
          <w:b/>
          <w:i/>
        </w:rPr>
        <w:t>Информируйте медицинский персонал о времени и месте пребывания в КНР.</w:t>
      </w:r>
    </w:p>
    <w:p w:rsidR="008924E7" w:rsidRDefault="008924E7" w:rsidP="0066211C">
      <w:pPr>
        <w:spacing w:after="0"/>
        <w:ind w:firstLine="709"/>
        <w:jc w:val="both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CE511D">
      <w:pPr>
        <w:spacing w:after="0"/>
        <w:ind w:firstLine="709"/>
        <w:jc w:val="center"/>
        <w:rPr>
          <w:b/>
          <w:i/>
          <w:sz w:val="26"/>
          <w:szCs w:val="26"/>
        </w:rPr>
      </w:pPr>
    </w:p>
    <w:p w:rsidR="008924E7" w:rsidRDefault="008924E7" w:rsidP="007F3EC9">
      <w:pPr>
        <w:spacing w:after="0" w:line="240" w:lineRule="auto"/>
      </w:pPr>
    </w:p>
    <w:p w:rsidR="008924E7" w:rsidRDefault="008924E7" w:rsidP="00FC637C">
      <w:pPr>
        <w:spacing w:after="0"/>
        <w:rPr>
          <w:sz w:val="18"/>
          <w:szCs w:val="18"/>
        </w:rPr>
      </w:pPr>
    </w:p>
    <w:p w:rsidR="008924E7" w:rsidRDefault="008924E7" w:rsidP="00FC0DEC">
      <w:pPr>
        <w:rPr>
          <w:sz w:val="22"/>
          <w:szCs w:val="22"/>
        </w:rPr>
      </w:pPr>
    </w:p>
    <w:p w:rsidR="008924E7" w:rsidRDefault="008924E7" w:rsidP="00FC0DEC">
      <w:pPr>
        <w:rPr>
          <w:sz w:val="22"/>
          <w:szCs w:val="22"/>
        </w:rPr>
      </w:pPr>
    </w:p>
    <w:p w:rsidR="008924E7" w:rsidRDefault="008924E7" w:rsidP="00FC0DEC">
      <w:pPr>
        <w:rPr>
          <w:sz w:val="22"/>
          <w:szCs w:val="22"/>
        </w:rPr>
      </w:pPr>
    </w:p>
    <w:p w:rsidR="008924E7" w:rsidRPr="00D241C3" w:rsidRDefault="008924E7" w:rsidP="00FC0DEC">
      <w:pPr>
        <w:rPr>
          <w:sz w:val="22"/>
          <w:szCs w:val="22"/>
        </w:rPr>
      </w:pPr>
      <w:r>
        <w:rPr>
          <w:noProof/>
          <w:lang w:eastAsia="ru-RU"/>
        </w:rPr>
      </w:r>
      <w:r w:rsidRPr="00B450DB">
        <w:rPr>
          <w:noProof/>
          <w:sz w:val="22"/>
          <w:szCs w:val="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0" o:spid="_x0000_s1029" type="#_x0000_t202" style="width:373.5pt;height:1in;visibility:visible;mso-position-horizontal-relative:char;mso-position-vertical-relative:line" filled="f" stroked="f">
            <o:lock v:ext="edit" shapetype="t"/>
            <v:textbox style="mso-fit-shape-to-text:t">
              <w:txbxContent>
                <w:p w:rsidR="008924E7" w:rsidRDefault="008924E7" w:rsidP="00650FF9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2A2060">
                    <w:rPr>
                      <w:rFonts w:ascii="Arial Black" w:hAnsi="Arial Black"/>
                      <w:color w:val="943634"/>
                      <w:sz w:val="72"/>
                      <w:szCs w:val="72"/>
                    </w:rPr>
                    <w:t>Профилактика коронавируса</w:t>
                  </w:r>
                </w:p>
              </w:txbxContent>
            </v:textbox>
            <w10:anchorlock/>
          </v:shape>
        </w:pict>
      </w:r>
    </w:p>
    <w:p w:rsidR="008924E7" w:rsidRDefault="008924E7" w:rsidP="00FC0DEC"/>
    <w:p w:rsidR="008924E7" w:rsidRDefault="008924E7" w:rsidP="00D241C3">
      <w:pPr>
        <w:jc w:val="center"/>
      </w:pPr>
      <w:r w:rsidRPr="00FF3CA2">
        <w:rPr>
          <w:noProof/>
          <w:lang w:eastAsia="ru-RU"/>
        </w:rPr>
        <w:pict>
          <v:shape id="Рисунок 4" o:spid="_x0000_i1031" type="#_x0000_t75" style="width:368.25pt;height:207pt;visibility:visible">
            <v:imagedata r:id="rId10" o:title=""/>
          </v:shape>
        </w:pict>
      </w:r>
    </w:p>
    <w:p w:rsidR="008924E7" w:rsidRDefault="008924E7" w:rsidP="00FC0DEC"/>
    <w:sectPr w:rsidR="008924E7" w:rsidSect="00D241C3">
      <w:pgSz w:w="16838" w:h="11906" w:orient="landscape"/>
      <w:pgMar w:top="709" w:right="1134" w:bottom="567" w:left="1134" w:header="708" w:footer="708" w:gutter="0"/>
      <w:cols w:num="2"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4E7" w:rsidRDefault="008924E7" w:rsidP="00FC0DEC">
      <w:pPr>
        <w:spacing w:after="0" w:line="240" w:lineRule="auto"/>
      </w:pPr>
      <w:r>
        <w:separator/>
      </w:r>
    </w:p>
  </w:endnote>
  <w:endnote w:type="continuationSeparator" w:id="0">
    <w:p w:rsidR="008924E7" w:rsidRDefault="008924E7" w:rsidP="00FC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4E7" w:rsidRDefault="008924E7" w:rsidP="00FC0DEC">
      <w:pPr>
        <w:spacing w:after="0" w:line="240" w:lineRule="auto"/>
      </w:pPr>
      <w:r>
        <w:separator/>
      </w:r>
    </w:p>
  </w:footnote>
  <w:footnote w:type="continuationSeparator" w:id="0">
    <w:p w:rsidR="008924E7" w:rsidRDefault="008924E7" w:rsidP="00FC0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"/>
      </v:shape>
    </w:pict>
  </w:numPicBullet>
  <w:numPicBullet w:numPicBulletId="1">
    <w:pict>
      <v:shape id="_x0000_i1026" type="#_x0000_t75" style="width:11.25pt;height:11.25pt" o:bullet="t">
        <v:imagedata r:id="rId2" o:title=""/>
      </v:shape>
    </w:pict>
  </w:numPicBullet>
  <w:numPicBullet w:numPicBulletId="2">
    <w:pict>
      <v:shape id="_x0000_i1027" type="#_x0000_t75" style="width:11.25pt;height:9.75pt" o:bullet="t">
        <v:imagedata r:id="rId3" o:title=""/>
      </v:shape>
    </w:pict>
  </w:numPicBullet>
  <w:numPicBullet w:numPicBulletId="3">
    <w:pict>
      <v:shape id="_x0000_i1028" type="#_x0000_t75" style="width:404.25pt;height:242.25pt" o:bullet="t">
        <v:imagedata r:id="rId4" o:title=""/>
      </v:shape>
    </w:pict>
  </w:numPicBullet>
  <w:numPicBullet w:numPicBulletId="4">
    <w:pict>
      <v:shape id="_x0000_i1029" type="#_x0000_t75" style="width:60pt;height:60pt" o:bullet="t">
        <v:imagedata r:id="rId5" o:title=""/>
      </v:shape>
    </w:pict>
  </w:numPicBullet>
  <w:abstractNum w:abstractNumId="0">
    <w:nsid w:val="35A6659F"/>
    <w:multiLevelType w:val="hybridMultilevel"/>
    <w:tmpl w:val="A60245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11912D4"/>
    <w:multiLevelType w:val="hybridMultilevel"/>
    <w:tmpl w:val="511E4F9A"/>
    <w:lvl w:ilvl="0" w:tplc="91A4D886">
      <w:start w:val="1"/>
      <w:numFmt w:val="bullet"/>
      <w:lvlText w:val=""/>
      <w:lvlPicBulletId w:val="4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087E9D"/>
    <w:multiLevelType w:val="hybridMultilevel"/>
    <w:tmpl w:val="025A8E14"/>
    <w:lvl w:ilvl="0" w:tplc="22C07A5E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217CFD"/>
    <w:multiLevelType w:val="hybridMultilevel"/>
    <w:tmpl w:val="7308902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DEC"/>
    <w:rsid w:val="00091B96"/>
    <w:rsid w:val="001A4746"/>
    <w:rsid w:val="00255870"/>
    <w:rsid w:val="002A17EA"/>
    <w:rsid w:val="002A2060"/>
    <w:rsid w:val="00406A55"/>
    <w:rsid w:val="00425C0C"/>
    <w:rsid w:val="004353AD"/>
    <w:rsid w:val="00482A85"/>
    <w:rsid w:val="004A5D21"/>
    <w:rsid w:val="005C53DF"/>
    <w:rsid w:val="00650FF9"/>
    <w:rsid w:val="00651A24"/>
    <w:rsid w:val="00660D53"/>
    <w:rsid w:val="0066211C"/>
    <w:rsid w:val="00694455"/>
    <w:rsid w:val="006D5C35"/>
    <w:rsid w:val="00723279"/>
    <w:rsid w:val="00761C9B"/>
    <w:rsid w:val="007F3EC9"/>
    <w:rsid w:val="00802AED"/>
    <w:rsid w:val="0081343E"/>
    <w:rsid w:val="00820695"/>
    <w:rsid w:val="008924E7"/>
    <w:rsid w:val="00927006"/>
    <w:rsid w:val="00947D11"/>
    <w:rsid w:val="0098776C"/>
    <w:rsid w:val="009A6EF4"/>
    <w:rsid w:val="009C0DA4"/>
    <w:rsid w:val="00A33FA3"/>
    <w:rsid w:val="00A95B26"/>
    <w:rsid w:val="00AE7DD6"/>
    <w:rsid w:val="00B450DB"/>
    <w:rsid w:val="00BB2272"/>
    <w:rsid w:val="00CE511D"/>
    <w:rsid w:val="00D1600C"/>
    <w:rsid w:val="00D241C3"/>
    <w:rsid w:val="00DF104E"/>
    <w:rsid w:val="00E0014D"/>
    <w:rsid w:val="00EF436C"/>
    <w:rsid w:val="00F10F73"/>
    <w:rsid w:val="00FB0602"/>
    <w:rsid w:val="00FC0DEC"/>
    <w:rsid w:val="00FC637C"/>
    <w:rsid w:val="00FF3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602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0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0DE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0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0DE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24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41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241C3"/>
    <w:pPr>
      <w:ind w:left="720"/>
      <w:contextualSpacing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rsid w:val="00650FF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362</Words>
  <Characters>2066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kachalko</dc:creator>
  <cp:keywords/>
  <dc:description/>
  <cp:lastModifiedBy>Кристя Анжела Анатольевна</cp:lastModifiedBy>
  <cp:revision>5</cp:revision>
  <cp:lastPrinted>2020-01-28T09:28:00Z</cp:lastPrinted>
  <dcterms:created xsi:type="dcterms:W3CDTF">2020-01-28T09:22:00Z</dcterms:created>
  <dcterms:modified xsi:type="dcterms:W3CDTF">2020-04-23T05:02:00Z</dcterms:modified>
</cp:coreProperties>
</file>